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641AD" w:rsidP="00E71FC3">
      <w:pPr>
        <w:pStyle w:val="NoSpacing"/>
      </w:pPr>
      <w:r>
        <w:rPr>
          <w:u w:val="single"/>
        </w:rPr>
        <w:t>Margaret MARNY</w:t>
      </w:r>
      <w:r>
        <w:t xml:space="preserve">        (fl.1423)</w:t>
      </w:r>
    </w:p>
    <w:p w:rsidR="004641AD" w:rsidRDefault="004641AD" w:rsidP="00E71FC3">
      <w:pPr>
        <w:pStyle w:val="NoSpacing"/>
      </w:pPr>
    </w:p>
    <w:p w:rsidR="004641AD" w:rsidRDefault="004641AD" w:rsidP="00E71FC3">
      <w:pPr>
        <w:pStyle w:val="NoSpacing"/>
      </w:pPr>
    </w:p>
    <w:p w:rsidR="004641AD" w:rsidRDefault="004641AD" w:rsidP="00E71FC3">
      <w:pPr>
        <w:pStyle w:val="NoSpacing"/>
      </w:pPr>
      <w:r>
        <w:t>= Sir Thomas(q.v.).</w:t>
      </w:r>
    </w:p>
    <w:p w:rsidR="004641AD" w:rsidRDefault="004641AD" w:rsidP="00E71FC3">
      <w:pPr>
        <w:pStyle w:val="NoSpacing"/>
      </w:pPr>
      <w:r>
        <w:t>(www.inquisitionspostmortem.ac.uk   ref. eCIPM 22-256)</w:t>
      </w:r>
    </w:p>
    <w:p w:rsidR="004641AD" w:rsidRDefault="004641AD" w:rsidP="00E71FC3">
      <w:pPr>
        <w:pStyle w:val="NoSpacing"/>
      </w:pPr>
      <w:r>
        <w:t>Daughter:   Margaret.   (ibid.)</w:t>
      </w:r>
    </w:p>
    <w:p w:rsidR="004641AD" w:rsidRDefault="004641AD" w:rsidP="00E71FC3">
      <w:pPr>
        <w:pStyle w:val="NoSpacing"/>
      </w:pPr>
    </w:p>
    <w:p w:rsidR="004641AD" w:rsidRDefault="004641AD" w:rsidP="00E71FC3">
      <w:pPr>
        <w:pStyle w:val="NoSpacing"/>
      </w:pPr>
    </w:p>
    <w:p w:rsidR="004641AD" w:rsidRDefault="004641AD" w:rsidP="00E71FC3">
      <w:pPr>
        <w:pStyle w:val="NoSpacing"/>
      </w:pPr>
      <w:r>
        <w:t>14 Aug.1423</w:t>
      </w:r>
      <w:r>
        <w:tab/>
        <w:t>She gave birth to her daughter, who died 8 weeks and 4 days later.(ibid.)</w:t>
      </w:r>
    </w:p>
    <w:p w:rsidR="004641AD" w:rsidRDefault="004641AD" w:rsidP="00E71FC3">
      <w:pPr>
        <w:pStyle w:val="NoSpacing"/>
      </w:pPr>
    </w:p>
    <w:p w:rsidR="004641AD" w:rsidRDefault="004641AD" w:rsidP="00E71FC3">
      <w:pPr>
        <w:pStyle w:val="NoSpacing"/>
      </w:pPr>
    </w:p>
    <w:p w:rsidR="004641AD" w:rsidRDefault="004641AD" w:rsidP="00E71FC3">
      <w:pPr>
        <w:pStyle w:val="NoSpacing"/>
      </w:pPr>
      <w:r>
        <w:t>15 October 2017</w:t>
      </w:r>
      <w:bookmarkStart w:id="0" w:name="_GoBack"/>
      <w:bookmarkEnd w:id="0"/>
    </w:p>
    <w:p w:rsidR="004641AD" w:rsidRPr="004641AD" w:rsidRDefault="004641AD" w:rsidP="00E71FC3">
      <w:pPr>
        <w:pStyle w:val="NoSpacing"/>
      </w:pPr>
    </w:p>
    <w:sectPr w:rsidR="004641AD" w:rsidRPr="004641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1AD" w:rsidRDefault="004641AD" w:rsidP="00E71FC3">
      <w:pPr>
        <w:spacing w:after="0" w:line="240" w:lineRule="auto"/>
      </w:pPr>
      <w:r>
        <w:separator/>
      </w:r>
    </w:p>
  </w:endnote>
  <w:endnote w:type="continuationSeparator" w:id="0">
    <w:p w:rsidR="004641AD" w:rsidRDefault="004641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1AD" w:rsidRDefault="004641AD" w:rsidP="00E71FC3">
      <w:pPr>
        <w:spacing w:after="0" w:line="240" w:lineRule="auto"/>
      </w:pPr>
      <w:r>
        <w:separator/>
      </w:r>
    </w:p>
  </w:footnote>
  <w:footnote w:type="continuationSeparator" w:id="0">
    <w:p w:rsidR="004641AD" w:rsidRDefault="004641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1AD"/>
    <w:rsid w:val="001A7C09"/>
    <w:rsid w:val="004641A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ECE76"/>
  <w15:chartTrackingRefBased/>
  <w15:docId w15:val="{38D622C7-D3C8-4208-BD18-14A84BD2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2017-10-15T19:44:00Z</dcterms:created>
  <dcterms:modified xsi:type="dcterms:W3CDTF">2017-10-15T19:54:00Z</dcterms:modified>
</cp:coreProperties>
</file>